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2026-72-70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Heizung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Rathaus Neubau Elmshorn - Heizung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